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FA424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MYLLE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d.1488)</w:t>
      </w:r>
    </w:p>
    <w:p w14:paraId="09B8D95D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137787ED" w14:textId="77777777" w:rsidR="00136243" w:rsidRDefault="00136243" w:rsidP="00136243">
      <w:pPr>
        <w:pStyle w:val="NoSpacing"/>
        <w:rPr>
          <w:rFonts w:cs="Times New Roman"/>
          <w:szCs w:val="24"/>
        </w:rPr>
      </w:pPr>
    </w:p>
    <w:p w14:paraId="6BA638FB" w14:textId="77777777" w:rsidR="00136243" w:rsidRDefault="00136243" w:rsidP="00136243">
      <w:pPr>
        <w:pStyle w:val="NoSpacing"/>
        <w:rPr>
          <w:rFonts w:cs="Times New Roman"/>
          <w:szCs w:val="24"/>
        </w:rPr>
      </w:pPr>
    </w:p>
    <w:p w14:paraId="62E4E3A0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He became a Fellow of Merton College.</w:t>
      </w:r>
    </w:p>
    <w:p w14:paraId="01FD6771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71760641" w14:textId="77777777" w:rsidR="00136243" w:rsidRDefault="00136243" w:rsidP="0013624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57DAF243" w14:textId="77777777" w:rsidR="00136243" w:rsidRDefault="00136243" w:rsidP="0013624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p.241)</w:t>
      </w:r>
    </w:p>
    <w:p w14:paraId="058CCE7C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Jan.1488</w:t>
      </w:r>
      <w:r>
        <w:rPr>
          <w:rFonts w:cs="Times New Roman"/>
          <w:szCs w:val="24"/>
        </w:rPr>
        <w:tab/>
        <w:t>He died of the plague.   (ibid.)</w:t>
      </w:r>
    </w:p>
    <w:p w14:paraId="05DA0BDF" w14:textId="77777777" w:rsidR="00136243" w:rsidRDefault="00136243" w:rsidP="00136243">
      <w:pPr>
        <w:pStyle w:val="NoSpacing"/>
        <w:rPr>
          <w:rFonts w:cs="Times New Roman"/>
          <w:szCs w:val="24"/>
        </w:rPr>
      </w:pPr>
    </w:p>
    <w:p w14:paraId="19060C8E" w14:textId="77777777" w:rsidR="00136243" w:rsidRDefault="00136243" w:rsidP="00136243">
      <w:pPr>
        <w:pStyle w:val="NoSpacing"/>
        <w:rPr>
          <w:rFonts w:cs="Times New Roman"/>
          <w:szCs w:val="24"/>
        </w:rPr>
      </w:pPr>
    </w:p>
    <w:p w14:paraId="181C7350" w14:textId="77777777" w:rsidR="00136243" w:rsidRDefault="00136243" w:rsidP="001362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2025</w:t>
      </w:r>
    </w:p>
    <w:p w14:paraId="53F93F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33B31" w14:textId="77777777" w:rsidR="00136243" w:rsidRDefault="00136243" w:rsidP="009139A6">
      <w:r>
        <w:separator/>
      </w:r>
    </w:p>
  </w:endnote>
  <w:endnote w:type="continuationSeparator" w:id="0">
    <w:p w14:paraId="24454F87" w14:textId="77777777" w:rsidR="00136243" w:rsidRDefault="001362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B7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24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970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839A" w14:textId="77777777" w:rsidR="00136243" w:rsidRDefault="00136243" w:rsidP="009139A6">
      <w:r>
        <w:separator/>
      </w:r>
    </w:p>
  </w:footnote>
  <w:footnote w:type="continuationSeparator" w:id="0">
    <w:p w14:paraId="42027C15" w14:textId="77777777" w:rsidR="00136243" w:rsidRDefault="001362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3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8AD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22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243"/>
    <w:rsid w:val="000666E0"/>
    <w:rsid w:val="00136243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564B"/>
  <w15:chartTrackingRefBased/>
  <w15:docId w15:val="{F2EE1C67-8AD1-4CD8-9796-DE7AA828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2025-02-11T21:21:00Z</dcterms:created>
  <dcterms:modified xsi:type="dcterms:W3CDTF">2025-02-11T21:22:00Z</dcterms:modified>
</cp:coreProperties>
</file>